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04" w:rsidRDefault="00585204" w:rsidP="00C00DF9">
      <w:r>
        <w:t xml:space="preserve">                                           Предметная комиссия по </w:t>
      </w:r>
      <w:r>
        <w:rPr>
          <w:b/>
          <w:bCs/>
        </w:rPr>
        <w:t xml:space="preserve">математике      </w:t>
      </w:r>
      <w:r>
        <w:t xml:space="preserve">                     </w:t>
      </w:r>
    </w:p>
    <w:p w:rsidR="00585204" w:rsidRDefault="00585204" w:rsidP="00C00DF9">
      <w:r>
        <w:t xml:space="preserve">                                           </w:t>
      </w:r>
      <w:r>
        <w:rPr>
          <w:b/>
          <w:bCs/>
        </w:rPr>
        <w:t xml:space="preserve">Протокол </w:t>
      </w:r>
      <w:r>
        <w:t>от 02 декабря  2013 года</w:t>
      </w:r>
    </w:p>
    <w:p w:rsidR="00585204" w:rsidRDefault="00585204" w:rsidP="00C00DF9">
      <w:r>
        <w:rPr>
          <w:b/>
          <w:bCs/>
        </w:rPr>
        <w:t>Председатель предметной комиссии</w:t>
      </w:r>
      <w:r>
        <w:t xml:space="preserve">:  Семакова О.Д., учитель математики    БОУ </w:t>
      </w:r>
    </w:p>
    <w:p w:rsidR="00585204" w:rsidRDefault="00585204" w:rsidP="00C00DF9">
      <w:r>
        <w:t xml:space="preserve">                                                                        «Слободская СОШ им. Г.Н.Пономарева»</w:t>
      </w:r>
    </w:p>
    <w:p w:rsidR="00585204" w:rsidRDefault="00585204" w:rsidP="00BC29EE">
      <w:pPr>
        <w:jc w:val="both"/>
      </w:pPr>
      <w:r>
        <w:rPr>
          <w:b/>
          <w:bCs/>
        </w:rPr>
        <w:t>Члены комиссии</w:t>
      </w:r>
      <w:r>
        <w:t xml:space="preserve">: Назарова И.Ю., учитель математики БОУ «Слободская СОШ им. </w:t>
      </w:r>
    </w:p>
    <w:p w:rsidR="00585204" w:rsidRDefault="00585204" w:rsidP="00BC29EE">
      <w:pPr>
        <w:jc w:val="both"/>
      </w:pPr>
      <w:r>
        <w:t xml:space="preserve">                                  Г.Н.Пономарева»,       </w:t>
      </w:r>
    </w:p>
    <w:p w:rsidR="00585204" w:rsidRDefault="00585204" w:rsidP="00BC29EE">
      <w:pPr>
        <w:jc w:val="both"/>
      </w:pPr>
      <w:r>
        <w:t xml:space="preserve">                                  Салтыкова М.А., учитель математики МОУ СОШ №1 г. Грязовца.                                                    </w:t>
      </w:r>
    </w:p>
    <w:p w:rsidR="00585204" w:rsidRPr="00BC29EE" w:rsidRDefault="00585204" w:rsidP="00C00DF9">
      <w:pPr>
        <w:rPr>
          <w:rFonts w:cs="Times New Roman"/>
          <w:sz w:val="24"/>
          <w:szCs w:val="24"/>
        </w:rPr>
      </w:pPr>
    </w:p>
    <w:p w:rsidR="00585204" w:rsidRPr="00BC29EE" w:rsidRDefault="00585204" w:rsidP="00C00DF9">
      <w:pPr>
        <w:rPr>
          <w:b/>
          <w:bCs/>
          <w:sz w:val="24"/>
          <w:szCs w:val="24"/>
        </w:rPr>
      </w:pPr>
      <w:r w:rsidRPr="00BC29EE">
        <w:rPr>
          <w:b/>
          <w:bCs/>
          <w:sz w:val="24"/>
          <w:szCs w:val="24"/>
        </w:rPr>
        <w:t xml:space="preserve">                                                  Повестка:</w:t>
      </w:r>
    </w:p>
    <w:p w:rsidR="00585204" w:rsidRPr="00BC29EE" w:rsidRDefault="00585204" w:rsidP="00C00DF9">
      <w:pPr>
        <w:rPr>
          <w:sz w:val="24"/>
          <w:szCs w:val="24"/>
        </w:rPr>
      </w:pPr>
      <w:r w:rsidRPr="00BC29EE">
        <w:rPr>
          <w:sz w:val="24"/>
          <w:szCs w:val="24"/>
        </w:rPr>
        <w:t>Рассмотрение письменных  работ  участников муниципального этапа всероссийской олимпиады школьников с целью определения победителей и призёров олимпиады.</w:t>
      </w:r>
    </w:p>
    <w:p w:rsidR="00585204" w:rsidRDefault="00585204" w:rsidP="00C00DF9">
      <w:pPr>
        <w:rPr>
          <w:sz w:val="24"/>
          <w:szCs w:val="24"/>
        </w:rPr>
      </w:pPr>
      <w:r>
        <w:rPr>
          <w:sz w:val="24"/>
          <w:szCs w:val="24"/>
        </w:rPr>
        <w:t>Всего участников олимпиады – 61</w:t>
      </w:r>
      <w:r w:rsidRPr="00BC29EE">
        <w:rPr>
          <w:sz w:val="24"/>
          <w:szCs w:val="24"/>
        </w:rPr>
        <w:t xml:space="preserve"> обучающихся:  7 класс </w:t>
      </w:r>
      <w:r>
        <w:rPr>
          <w:sz w:val="24"/>
          <w:szCs w:val="24"/>
        </w:rPr>
        <w:t xml:space="preserve">-16,   8 класс -10,  9 класс – 12,  </w:t>
      </w:r>
    </w:p>
    <w:p w:rsidR="00585204" w:rsidRPr="00BC29EE" w:rsidRDefault="00585204" w:rsidP="00C00DF9">
      <w:pPr>
        <w:rPr>
          <w:sz w:val="24"/>
          <w:szCs w:val="24"/>
        </w:rPr>
      </w:pPr>
      <w:r>
        <w:rPr>
          <w:sz w:val="24"/>
          <w:szCs w:val="24"/>
        </w:rPr>
        <w:t>10 класс -11</w:t>
      </w:r>
      <w:r w:rsidRPr="00BC29EE">
        <w:rPr>
          <w:sz w:val="24"/>
          <w:szCs w:val="24"/>
        </w:rPr>
        <w:t xml:space="preserve"> ,</w:t>
      </w:r>
      <w:r>
        <w:rPr>
          <w:sz w:val="24"/>
          <w:szCs w:val="24"/>
        </w:rPr>
        <w:t xml:space="preserve"> 11 класс -12</w:t>
      </w:r>
      <w:r w:rsidRPr="00BC29EE">
        <w:rPr>
          <w:sz w:val="24"/>
          <w:szCs w:val="24"/>
        </w:rPr>
        <w:t>.</w:t>
      </w:r>
    </w:p>
    <w:p w:rsidR="00585204" w:rsidRPr="00BC29EE" w:rsidRDefault="00585204" w:rsidP="00C00DF9">
      <w:pPr>
        <w:rPr>
          <w:b/>
          <w:bCs/>
          <w:sz w:val="24"/>
          <w:szCs w:val="24"/>
        </w:rPr>
      </w:pPr>
      <w:r w:rsidRPr="00BC29EE">
        <w:rPr>
          <w:b/>
          <w:bCs/>
          <w:sz w:val="24"/>
          <w:szCs w:val="24"/>
        </w:rPr>
        <w:t xml:space="preserve">                                                Решение:</w:t>
      </w:r>
    </w:p>
    <w:p w:rsidR="00585204" w:rsidRPr="00BC29EE" w:rsidRDefault="00585204" w:rsidP="00252B79">
      <w:pPr>
        <w:rPr>
          <w:b/>
          <w:bCs/>
          <w:sz w:val="24"/>
          <w:szCs w:val="24"/>
        </w:rPr>
      </w:pPr>
      <w:r w:rsidRPr="00BC29EE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Считать победителем  и наградить дипломом</w:t>
      </w:r>
      <w:r w:rsidRPr="00BC29EE">
        <w:rPr>
          <w:b/>
          <w:bCs/>
          <w:sz w:val="24"/>
          <w:szCs w:val="24"/>
        </w:rPr>
        <w:t xml:space="preserve"> победителя муниципального этапа всероссийской </w:t>
      </w:r>
      <w:r>
        <w:rPr>
          <w:b/>
          <w:bCs/>
          <w:sz w:val="24"/>
          <w:szCs w:val="24"/>
        </w:rPr>
        <w:t>олимпиады школьников по математике</w:t>
      </w:r>
      <w:r w:rsidRPr="00BC29EE">
        <w:rPr>
          <w:b/>
          <w:bCs/>
          <w:sz w:val="24"/>
          <w:szCs w:val="24"/>
        </w:rPr>
        <w:t>:</w:t>
      </w:r>
    </w:p>
    <w:p w:rsidR="00585204" w:rsidRPr="00BC29EE" w:rsidRDefault="00585204" w:rsidP="00C00DF9">
      <w:pPr>
        <w:rPr>
          <w:rFonts w:cs="Times New Roman"/>
          <w:sz w:val="24"/>
          <w:szCs w:val="24"/>
        </w:rPr>
      </w:pPr>
      <w:r w:rsidRPr="00BC29EE">
        <w:rPr>
          <w:sz w:val="24"/>
          <w:szCs w:val="24"/>
        </w:rPr>
        <w:t xml:space="preserve">8 класс – </w:t>
      </w:r>
      <w:r>
        <w:rPr>
          <w:sz w:val="24"/>
          <w:szCs w:val="24"/>
        </w:rPr>
        <w:t>Киселёву Наталью Юрьевну, обучающуюся БОУ «СОШ №2 г. Грязовца».</w:t>
      </w:r>
    </w:p>
    <w:p w:rsidR="00585204" w:rsidRPr="00BC29EE" w:rsidRDefault="00585204" w:rsidP="00C00DF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Определить призёра</w:t>
      </w:r>
      <w:r w:rsidRPr="00BC29EE">
        <w:rPr>
          <w:b/>
          <w:bCs/>
          <w:sz w:val="24"/>
          <w:szCs w:val="24"/>
        </w:rPr>
        <w:t xml:space="preserve"> муниципаль</w:t>
      </w:r>
      <w:r>
        <w:rPr>
          <w:b/>
          <w:bCs/>
          <w:sz w:val="24"/>
          <w:szCs w:val="24"/>
        </w:rPr>
        <w:t>ного этапа олимпиады по математике</w:t>
      </w:r>
      <w:r w:rsidRPr="00BC29EE">
        <w:rPr>
          <w:b/>
          <w:bCs/>
          <w:sz w:val="24"/>
          <w:szCs w:val="24"/>
        </w:rPr>
        <w:t>:</w:t>
      </w:r>
    </w:p>
    <w:p w:rsidR="00585204" w:rsidRDefault="00585204" w:rsidP="00C00DF9">
      <w:pPr>
        <w:rPr>
          <w:sz w:val="24"/>
          <w:szCs w:val="24"/>
        </w:rPr>
      </w:pPr>
      <w:r w:rsidRPr="00BC29EE">
        <w:rPr>
          <w:sz w:val="24"/>
          <w:szCs w:val="24"/>
        </w:rPr>
        <w:t>8 класс –</w:t>
      </w:r>
      <w:r>
        <w:rPr>
          <w:sz w:val="24"/>
          <w:szCs w:val="24"/>
        </w:rPr>
        <w:t xml:space="preserve"> Кузнецова Сергея Михайловича, обучающегося БОУ «Сидоровская ООШ».</w:t>
      </w:r>
    </w:p>
    <w:p w:rsidR="00585204" w:rsidRPr="00BC29EE" w:rsidRDefault="00585204" w:rsidP="00C00DF9">
      <w:pPr>
        <w:rPr>
          <w:sz w:val="24"/>
          <w:szCs w:val="24"/>
        </w:rPr>
      </w:pPr>
      <w:r w:rsidRPr="00BC29EE">
        <w:rPr>
          <w:sz w:val="24"/>
          <w:szCs w:val="24"/>
        </w:rPr>
        <w:t xml:space="preserve">Председатель комиссии:             </w:t>
      </w:r>
      <w:r>
        <w:rPr>
          <w:sz w:val="24"/>
          <w:szCs w:val="24"/>
        </w:rPr>
        <w:t xml:space="preserve">                 /Семакова О.Д.</w:t>
      </w:r>
      <w:r w:rsidRPr="00BC29EE">
        <w:rPr>
          <w:sz w:val="24"/>
          <w:szCs w:val="24"/>
        </w:rPr>
        <w:t xml:space="preserve">/            </w:t>
      </w:r>
    </w:p>
    <w:p w:rsidR="00585204" w:rsidRPr="00BC29EE" w:rsidRDefault="00585204" w:rsidP="00C00DF9">
      <w:pPr>
        <w:rPr>
          <w:sz w:val="24"/>
          <w:szCs w:val="24"/>
        </w:rPr>
      </w:pPr>
    </w:p>
    <w:p w:rsidR="00585204" w:rsidRDefault="00585204">
      <w:pPr>
        <w:rPr>
          <w:rFonts w:cs="Times New Roman"/>
        </w:rPr>
      </w:pPr>
    </w:p>
    <w:sectPr w:rsidR="00585204" w:rsidSect="0095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C226C"/>
    <w:multiLevelType w:val="hybridMultilevel"/>
    <w:tmpl w:val="7F1A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B12FF"/>
    <w:multiLevelType w:val="hybridMultilevel"/>
    <w:tmpl w:val="AFC4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DF9"/>
    <w:rsid w:val="00252B79"/>
    <w:rsid w:val="00585204"/>
    <w:rsid w:val="0064461B"/>
    <w:rsid w:val="007A1B3D"/>
    <w:rsid w:val="00957A19"/>
    <w:rsid w:val="00BC29EE"/>
    <w:rsid w:val="00C00DF9"/>
    <w:rsid w:val="00C64733"/>
    <w:rsid w:val="00CA7393"/>
    <w:rsid w:val="00E2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F9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0DF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2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218</Words>
  <Characters>1243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Патракеева Т.А.</cp:lastModifiedBy>
  <cp:revision>3</cp:revision>
  <dcterms:created xsi:type="dcterms:W3CDTF">2013-11-28T06:33:00Z</dcterms:created>
  <dcterms:modified xsi:type="dcterms:W3CDTF">2003-01-23T13:06:00Z</dcterms:modified>
</cp:coreProperties>
</file>